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0B1C" w14:textId="77777777" w:rsidR="00A6595F" w:rsidRDefault="00A6595F" w:rsidP="00A659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Ellis de la MARE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3F00046B" w14:textId="77777777" w:rsidR="00A6595F" w:rsidRDefault="00A6595F" w:rsidP="00A6595F">
      <w:pPr>
        <w:rPr>
          <w:rFonts w:ascii="Times New Roman" w:hAnsi="Times New Roman" w:cs="Times New Roman"/>
          <w:sz w:val="24"/>
          <w:szCs w:val="24"/>
        </w:rPr>
      </w:pPr>
    </w:p>
    <w:p w14:paraId="7EB64F24" w14:textId="77777777" w:rsidR="00A6595F" w:rsidRDefault="00A6595F" w:rsidP="00A6595F">
      <w:pPr>
        <w:rPr>
          <w:rFonts w:ascii="Times New Roman" w:hAnsi="Times New Roman" w:cs="Times New Roman"/>
          <w:sz w:val="24"/>
          <w:szCs w:val="24"/>
        </w:rPr>
      </w:pPr>
    </w:p>
    <w:p w14:paraId="330702DA" w14:textId="77777777" w:rsidR="00A6595F" w:rsidRDefault="00A6595F" w:rsidP="00A659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Nov.1413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Wiltshire.   (C.F.R. 1413-22 p.40)</w:t>
      </w:r>
    </w:p>
    <w:p w14:paraId="2F0538E4" w14:textId="77777777" w:rsidR="00A6595F" w:rsidRDefault="00A6595F" w:rsidP="00A6595F">
      <w:pPr>
        <w:rPr>
          <w:rFonts w:ascii="Times New Roman" w:hAnsi="Times New Roman" w:cs="Times New Roman"/>
          <w:sz w:val="24"/>
          <w:szCs w:val="24"/>
        </w:rPr>
      </w:pPr>
    </w:p>
    <w:p w14:paraId="7664588B" w14:textId="77777777" w:rsidR="00A6595F" w:rsidRDefault="00A6595F" w:rsidP="00A6595F">
      <w:pPr>
        <w:rPr>
          <w:rFonts w:ascii="Times New Roman" w:hAnsi="Times New Roman" w:cs="Times New Roman"/>
          <w:sz w:val="24"/>
          <w:szCs w:val="24"/>
        </w:rPr>
      </w:pPr>
    </w:p>
    <w:p w14:paraId="02A5C4E9" w14:textId="77777777" w:rsidR="00A6595F" w:rsidRDefault="00A6595F" w:rsidP="00A659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August 2021</w:t>
      </w:r>
    </w:p>
    <w:p w14:paraId="264AFFF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41235" w14:textId="77777777" w:rsidR="00A6595F" w:rsidRDefault="00A6595F" w:rsidP="009139A6">
      <w:r>
        <w:separator/>
      </w:r>
    </w:p>
  </w:endnote>
  <w:endnote w:type="continuationSeparator" w:id="0">
    <w:p w14:paraId="5F98EAE3" w14:textId="77777777" w:rsidR="00A6595F" w:rsidRDefault="00A659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FE7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6D3D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709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B925C" w14:textId="77777777" w:rsidR="00A6595F" w:rsidRDefault="00A6595F" w:rsidP="009139A6">
      <w:r>
        <w:separator/>
      </w:r>
    </w:p>
  </w:footnote>
  <w:footnote w:type="continuationSeparator" w:id="0">
    <w:p w14:paraId="2F38B5FE" w14:textId="77777777" w:rsidR="00A6595F" w:rsidRDefault="00A659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D1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509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01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95F"/>
    <w:rsid w:val="000666E0"/>
    <w:rsid w:val="002510B7"/>
    <w:rsid w:val="005C130B"/>
    <w:rsid w:val="00826F5C"/>
    <w:rsid w:val="009139A6"/>
    <w:rsid w:val="009448BB"/>
    <w:rsid w:val="00A3176C"/>
    <w:rsid w:val="00A6595F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DDD32"/>
  <w15:chartTrackingRefBased/>
  <w15:docId w15:val="{82943412-866F-41FA-9B70-E416EF785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95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2021-09-15T18:10:00Z</dcterms:created>
  <dcterms:modified xsi:type="dcterms:W3CDTF">2021-09-15T18:12:00Z</dcterms:modified>
</cp:coreProperties>
</file>